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2" w:type="dxa"/>
        <w:tblInd w:w="-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2538"/>
        <w:gridCol w:w="1365"/>
        <w:gridCol w:w="775"/>
        <w:gridCol w:w="1417"/>
        <w:gridCol w:w="2295"/>
      </w:tblGrid>
      <w:tr w:rsidR="00067CB0" w:rsidRPr="00A2188B" w:rsidTr="00812163">
        <w:trPr>
          <w:trHeight w:val="730"/>
        </w:trPr>
        <w:tc>
          <w:tcPr>
            <w:tcW w:w="2552" w:type="dxa"/>
          </w:tcPr>
          <w:p w:rsidR="00067CB0" w:rsidRPr="00A2188B" w:rsidRDefault="00067CB0" w:rsidP="00067CB0">
            <w:pPr>
              <w:ind w:firstLineChars="100" w:firstLine="3168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姓</w:t>
            </w:r>
            <w:r w:rsidRPr="007027C0">
              <w:t xml:space="preserve">   </w:t>
            </w:r>
            <w:r>
              <w:rPr>
                <w:sz w:val="32"/>
                <w:szCs w:val="32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名</w:t>
            </w:r>
          </w:p>
        </w:tc>
        <w:tc>
          <w:tcPr>
            <w:tcW w:w="2538" w:type="dxa"/>
          </w:tcPr>
          <w:p w:rsidR="00067CB0" w:rsidRDefault="00067CB0"/>
          <w:p w:rsidR="00067CB0" w:rsidRPr="00A9267F" w:rsidRDefault="00067CB0" w:rsidP="00A9267F">
            <w:pPr>
              <w:jc w:val="center"/>
            </w:pPr>
          </w:p>
        </w:tc>
        <w:tc>
          <w:tcPr>
            <w:tcW w:w="1365" w:type="dxa"/>
            <w:tcBorders>
              <w:right w:val="nil"/>
            </w:tcBorders>
          </w:tcPr>
          <w:p w:rsidR="00067CB0" w:rsidRPr="007027C0" w:rsidRDefault="00067CB0" w:rsidP="00067CB0">
            <w:pPr>
              <w:tabs>
                <w:tab w:val="center" w:pos="417"/>
              </w:tabs>
              <w:ind w:firstLineChars="50" w:firstLine="31680"/>
              <w:jc w:val="center"/>
              <w:rPr>
                <w:sz w:val="32"/>
                <w:szCs w:val="32"/>
              </w:rPr>
            </w:pPr>
            <w:r w:rsidRPr="007027C0">
              <w:rPr>
                <w:rFonts w:hint="eastAsia"/>
                <w:sz w:val="32"/>
                <w:szCs w:val="32"/>
              </w:rPr>
              <w:t>性别</w:t>
            </w:r>
          </w:p>
        </w:tc>
        <w:tc>
          <w:tcPr>
            <w:tcW w:w="4487" w:type="dxa"/>
            <w:gridSpan w:val="3"/>
            <w:tcBorders>
              <w:left w:val="nil"/>
            </w:tcBorders>
          </w:tcPr>
          <w:p w:rsidR="00067CB0" w:rsidRPr="00A2188B" w:rsidRDefault="00067CB0" w:rsidP="00812163">
            <w:pPr>
              <w:tabs>
                <w:tab w:val="left" w:pos="315"/>
              </w:tabs>
            </w:pPr>
            <w:r>
              <w:tab/>
            </w:r>
          </w:p>
        </w:tc>
      </w:tr>
      <w:tr w:rsidR="00067CB0" w:rsidRPr="00A2188B" w:rsidTr="00A2188B">
        <w:trPr>
          <w:trHeight w:val="950"/>
        </w:trPr>
        <w:tc>
          <w:tcPr>
            <w:tcW w:w="2552" w:type="dxa"/>
            <w:vAlign w:val="center"/>
          </w:tcPr>
          <w:p w:rsidR="00067CB0" w:rsidRPr="007027C0" w:rsidRDefault="00067CB0" w:rsidP="00067CB0">
            <w:pPr>
              <w:ind w:firstLineChars="100" w:firstLine="31680"/>
              <w:rPr>
                <w:sz w:val="32"/>
                <w:szCs w:val="32"/>
              </w:rPr>
            </w:pPr>
            <w:r w:rsidRPr="007027C0">
              <w:rPr>
                <w:rFonts w:hint="eastAsia"/>
                <w:sz w:val="32"/>
                <w:szCs w:val="32"/>
              </w:rPr>
              <w:t>身份证号码</w:t>
            </w:r>
          </w:p>
        </w:tc>
        <w:tc>
          <w:tcPr>
            <w:tcW w:w="4678" w:type="dxa"/>
            <w:gridSpan w:val="3"/>
          </w:tcPr>
          <w:p w:rsidR="00067CB0" w:rsidRPr="00A2188B" w:rsidRDefault="00067CB0"/>
        </w:tc>
        <w:tc>
          <w:tcPr>
            <w:tcW w:w="1417" w:type="dxa"/>
            <w:vAlign w:val="center"/>
          </w:tcPr>
          <w:p w:rsidR="00067CB0" w:rsidRPr="00A2188B" w:rsidRDefault="00067CB0" w:rsidP="0029145E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联系方式</w:t>
            </w:r>
          </w:p>
        </w:tc>
        <w:tc>
          <w:tcPr>
            <w:tcW w:w="2295" w:type="dxa"/>
          </w:tcPr>
          <w:p w:rsidR="00067CB0" w:rsidRPr="00A2188B" w:rsidRDefault="00067CB0"/>
        </w:tc>
      </w:tr>
      <w:tr w:rsidR="00067CB0" w:rsidRPr="00A2188B" w:rsidTr="00A2188B">
        <w:trPr>
          <w:trHeight w:val="989"/>
        </w:trPr>
        <w:tc>
          <w:tcPr>
            <w:tcW w:w="2552" w:type="dxa"/>
            <w:vAlign w:val="center"/>
          </w:tcPr>
          <w:p w:rsidR="00067CB0" w:rsidRPr="00A2188B" w:rsidRDefault="00067CB0" w:rsidP="00A2188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业务申请项目：</w:t>
            </w:r>
          </w:p>
        </w:tc>
        <w:tc>
          <w:tcPr>
            <w:tcW w:w="8390" w:type="dxa"/>
            <w:gridSpan w:val="5"/>
          </w:tcPr>
          <w:p w:rsidR="00067CB0" w:rsidRPr="00A2188B" w:rsidRDefault="00067CB0"/>
        </w:tc>
      </w:tr>
      <w:tr w:rsidR="00067CB0" w:rsidRPr="00A2188B" w:rsidTr="00184CC9">
        <w:trPr>
          <w:trHeight w:val="1854"/>
        </w:trPr>
        <w:tc>
          <w:tcPr>
            <w:tcW w:w="2552" w:type="dxa"/>
            <w:vAlign w:val="center"/>
          </w:tcPr>
          <w:p w:rsidR="00067CB0" w:rsidRPr="00A2188B" w:rsidRDefault="00067CB0" w:rsidP="00A2188B">
            <w:pPr>
              <w:jc w:val="center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 xml:space="preserve"> </w:t>
            </w:r>
            <w:r w:rsidRPr="00184CC9">
              <w:rPr>
                <w:rFonts w:hint="eastAsia"/>
                <w:sz w:val="32"/>
                <w:szCs w:val="32"/>
              </w:rPr>
              <w:t>事</w:t>
            </w:r>
            <w:r w:rsidRPr="00184CC9">
              <w:rPr>
                <w:sz w:val="32"/>
                <w:szCs w:val="32"/>
              </w:rPr>
              <w:t xml:space="preserve">    </w:t>
            </w:r>
            <w:r w:rsidRPr="00184CC9">
              <w:rPr>
                <w:rFonts w:hint="eastAsia"/>
                <w:sz w:val="32"/>
                <w:szCs w:val="32"/>
              </w:rPr>
              <w:t>由</w:t>
            </w:r>
            <w:r w:rsidRPr="00A2188B">
              <w:rPr>
                <w:rFonts w:hint="eastAsia"/>
                <w:sz w:val="30"/>
                <w:szCs w:val="30"/>
              </w:rPr>
              <w:t>：</w:t>
            </w:r>
          </w:p>
        </w:tc>
        <w:tc>
          <w:tcPr>
            <w:tcW w:w="8390" w:type="dxa"/>
            <w:gridSpan w:val="5"/>
          </w:tcPr>
          <w:p w:rsidR="00067CB0" w:rsidRPr="00A2188B" w:rsidRDefault="00067CB0"/>
          <w:p w:rsidR="00067CB0" w:rsidRPr="00A2188B" w:rsidRDefault="00067CB0"/>
          <w:p w:rsidR="00067CB0" w:rsidRPr="00A2188B" w:rsidRDefault="00067CB0"/>
          <w:p w:rsidR="00067CB0" w:rsidRPr="00A2188B" w:rsidRDefault="00067CB0"/>
          <w:p w:rsidR="00067CB0" w:rsidRPr="00A2188B" w:rsidRDefault="00067CB0"/>
          <w:p w:rsidR="00067CB0" w:rsidRPr="00A2188B" w:rsidRDefault="00067CB0">
            <w:r w:rsidRPr="00A2188B">
              <w:t xml:space="preserve">                                       </w:t>
            </w:r>
            <w:r w:rsidRPr="00A2188B">
              <w:rPr>
                <w:rFonts w:hint="eastAsia"/>
              </w:rPr>
              <w:t>学生签字：</w:t>
            </w:r>
            <w:r w:rsidRPr="00A2188B">
              <w:t xml:space="preserve">              </w:t>
            </w:r>
            <w:r w:rsidRPr="00A2188B">
              <w:rPr>
                <w:rFonts w:hint="eastAsia"/>
              </w:rPr>
              <w:t>年</w:t>
            </w:r>
            <w:r w:rsidRPr="00A2188B">
              <w:t xml:space="preserve">    </w:t>
            </w:r>
            <w:r w:rsidRPr="00A2188B">
              <w:rPr>
                <w:rFonts w:hint="eastAsia"/>
              </w:rPr>
              <w:t>月</w:t>
            </w:r>
            <w:r w:rsidRPr="00A2188B">
              <w:t xml:space="preserve">   </w:t>
            </w:r>
            <w:r w:rsidRPr="00A2188B">
              <w:rPr>
                <w:rFonts w:hint="eastAsia"/>
              </w:rPr>
              <w:t>日</w:t>
            </w:r>
          </w:p>
        </w:tc>
      </w:tr>
      <w:tr w:rsidR="00067CB0" w:rsidRPr="00A2188B" w:rsidTr="00A2188B">
        <w:trPr>
          <w:trHeight w:val="1527"/>
        </w:trPr>
        <w:tc>
          <w:tcPr>
            <w:tcW w:w="2552" w:type="dxa"/>
            <w:vAlign w:val="center"/>
          </w:tcPr>
          <w:p w:rsidR="00067CB0" w:rsidRPr="00A2188B" w:rsidRDefault="00067CB0" w:rsidP="00067CB0">
            <w:pPr>
              <w:ind w:firstLineChars="150" w:firstLine="31680"/>
              <w:rPr>
                <w:sz w:val="32"/>
                <w:szCs w:val="32"/>
              </w:rPr>
            </w:pPr>
            <w:r w:rsidRPr="00A2188B">
              <w:rPr>
                <w:rFonts w:hint="eastAsia"/>
                <w:sz w:val="32"/>
                <w:szCs w:val="32"/>
              </w:rPr>
              <w:t>部门意见</w:t>
            </w:r>
          </w:p>
        </w:tc>
        <w:tc>
          <w:tcPr>
            <w:tcW w:w="8390" w:type="dxa"/>
            <w:gridSpan w:val="5"/>
          </w:tcPr>
          <w:p w:rsidR="00067CB0" w:rsidRPr="00A2188B" w:rsidRDefault="00067CB0"/>
          <w:p w:rsidR="00067CB0" w:rsidRPr="00A2188B" w:rsidRDefault="00067CB0"/>
          <w:p w:rsidR="00067CB0" w:rsidRPr="00A2188B" w:rsidRDefault="00067CB0"/>
          <w:p w:rsidR="00067CB0" w:rsidRPr="00A2188B" w:rsidRDefault="00067CB0" w:rsidP="00067CB0">
            <w:pPr>
              <w:ind w:firstLineChars="2100" w:firstLine="31680"/>
            </w:pPr>
            <w:r w:rsidRPr="00A2188B">
              <w:rPr>
                <w:rFonts w:hint="eastAsia"/>
              </w:rPr>
              <w:t>签字：</w:t>
            </w:r>
            <w:r w:rsidRPr="00A2188B">
              <w:t xml:space="preserve">              </w:t>
            </w:r>
            <w:r w:rsidRPr="00A2188B">
              <w:rPr>
                <w:rFonts w:hint="eastAsia"/>
              </w:rPr>
              <w:t>年</w:t>
            </w:r>
            <w:r w:rsidRPr="00A2188B">
              <w:t xml:space="preserve">    </w:t>
            </w:r>
            <w:r w:rsidRPr="00A2188B">
              <w:rPr>
                <w:rFonts w:hint="eastAsia"/>
              </w:rPr>
              <w:t>月</w:t>
            </w:r>
            <w:r w:rsidRPr="00A2188B">
              <w:t xml:space="preserve">   </w:t>
            </w:r>
            <w:r w:rsidRPr="00A2188B">
              <w:rPr>
                <w:rFonts w:hint="eastAsia"/>
              </w:rPr>
              <w:t>日</w:t>
            </w:r>
          </w:p>
        </w:tc>
      </w:tr>
      <w:tr w:rsidR="00067CB0" w:rsidRPr="00A2188B" w:rsidTr="00A2188B">
        <w:trPr>
          <w:trHeight w:val="1552"/>
        </w:trPr>
        <w:tc>
          <w:tcPr>
            <w:tcW w:w="2552" w:type="dxa"/>
            <w:vAlign w:val="center"/>
          </w:tcPr>
          <w:p w:rsidR="00067CB0" w:rsidRPr="00A2188B" w:rsidRDefault="00067CB0" w:rsidP="00A2188B">
            <w:pPr>
              <w:jc w:val="center"/>
              <w:rPr>
                <w:sz w:val="30"/>
                <w:szCs w:val="30"/>
              </w:rPr>
            </w:pPr>
            <w:r w:rsidRPr="00A2188B">
              <w:rPr>
                <w:rFonts w:hint="eastAsia"/>
                <w:sz w:val="30"/>
                <w:szCs w:val="30"/>
              </w:rPr>
              <w:t>分管领导意见</w:t>
            </w:r>
          </w:p>
        </w:tc>
        <w:tc>
          <w:tcPr>
            <w:tcW w:w="8390" w:type="dxa"/>
            <w:gridSpan w:val="5"/>
          </w:tcPr>
          <w:p w:rsidR="00067CB0" w:rsidRPr="00A2188B" w:rsidRDefault="00067CB0"/>
          <w:p w:rsidR="00067CB0" w:rsidRPr="00A2188B" w:rsidRDefault="00067CB0"/>
          <w:p w:rsidR="00067CB0" w:rsidRPr="00A2188B" w:rsidRDefault="00067CB0"/>
          <w:p w:rsidR="00067CB0" w:rsidRPr="00A2188B" w:rsidRDefault="00067CB0" w:rsidP="00067CB0">
            <w:pPr>
              <w:ind w:firstLineChars="2100" w:firstLine="31680"/>
            </w:pPr>
            <w:r w:rsidRPr="00A2188B">
              <w:rPr>
                <w:rFonts w:hint="eastAsia"/>
              </w:rPr>
              <w:t>签字：</w:t>
            </w:r>
            <w:r w:rsidRPr="00A2188B">
              <w:t xml:space="preserve">              </w:t>
            </w:r>
            <w:r w:rsidRPr="00A2188B">
              <w:rPr>
                <w:rFonts w:hint="eastAsia"/>
              </w:rPr>
              <w:t>年</w:t>
            </w:r>
            <w:r w:rsidRPr="00A2188B">
              <w:t xml:space="preserve">    </w:t>
            </w:r>
            <w:r w:rsidRPr="00A2188B">
              <w:rPr>
                <w:rFonts w:hint="eastAsia"/>
              </w:rPr>
              <w:t>月</w:t>
            </w:r>
            <w:r w:rsidRPr="00A2188B">
              <w:t xml:space="preserve">   </w:t>
            </w:r>
            <w:r w:rsidRPr="00A2188B">
              <w:rPr>
                <w:rFonts w:hint="eastAsia"/>
              </w:rPr>
              <w:t>日</w:t>
            </w:r>
          </w:p>
        </w:tc>
      </w:tr>
      <w:tr w:rsidR="00067CB0" w:rsidRPr="00A2188B" w:rsidTr="00A2188B">
        <w:trPr>
          <w:trHeight w:val="1429"/>
        </w:trPr>
        <w:tc>
          <w:tcPr>
            <w:tcW w:w="2552" w:type="dxa"/>
            <w:vAlign w:val="center"/>
          </w:tcPr>
          <w:p w:rsidR="00067CB0" w:rsidRPr="00A2188B" w:rsidRDefault="00067CB0" w:rsidP="00A2188B">
            <w:pPr>
              <w:jc w:val="center"/>
              <w:rPr>
                <w:sz w:val="32"/>
                <w:szCs w:val="32"/>
              </w:rPr>
            </w:pPr>
            <w:r w:rsidRPr="00A2188B">
              <w:rPr>
                <w:rFonts w:hint="eastAsia"/>
                <w:sz w:val="32"/>
                <w:szCs w:val="32"/>
              </w:rPr>
              <w:t>校领导审核意见</w:t>
            </w:r>
          </w:p>
        </w:tc>
        <w:tc>
          <w:tcPr>
            <w:tcW w:w="8390" w:type="dxa"/>
            <w:gridSpan w:val="5"/>
          </w:tcPr>
          <w:p w:rsidR="00067CB0" w:rsidRPr="00A2188B" w:rsidRDefault="00067CB0"/>
          <w:p w:rsidR="00067CB0" w:rsidRPr="00A2188B" w:rsidRDefault="00067CB0"/>
          <w:p w:rsidR="00067CB0" w:rsidRPr="00A2188B" w:rsidRDefault="00067CB0" w:rsidP="00067CB0">
            <w:pPr>
              <w:ind w:firstLineChars="2100" w:firstLine="31680"/>
            </w:pPr>
          </w:p>
          <w:p w:rsidR="00067CB0" w:rsidRPr="00A2188B" w:rsidRDefault="00067CB0" w:rsidP="00067CB0">
            <w:pPr>
              <w:ind w:firstLineChars="2100" w:firstLine="31680"/>
            </w:pPr>
            <w:r w:rsidRPr="00A2188B">
              <w:rPr>
                <w:rFonts w:hint="eastAsia"/>
              </w:rPr>
              <w:t>签字：</w:t>
            </w:r>
            <w:r w:rsidRPr="00A2188B">
              <w:t xml:space="preserve">              </w:t>
            </w:r>
            <w:r w:rsidRPr="00A2188B">
              <w:rPr>
                <w:rFonts w:hint="eastAsia"/>
              </w:rPr>
              <w:t>年</w:t>
            </w:r>
            <w:r w:rsidRPr="00A2188B">
              <w:t xml:space="preserve">    </w:t>
            </w:r>
            <w:r w:rsidRPr="00A2188B">
              <w:rPr>
                <w:rFonts w:hint="eastAsia"/>
              </w:rPr>
              <w:t>月</w:t>
            </w:r>
            <w:r w:rsidRPr="00A2188B">
              <w:t xml:space="preserve">   </w:t>
            </w:r>
            <w:r w:rsidRPr="00A2188B">
              <w:rPr>
                <w:rFonts w:hint="eastAsia"/>
              </w:rPr>
              <w:t>日</w:t>
            </w:r>
          </w:p>
        </w:tc>
      </w:tr>
      <w:tr w:rsidR="00067CB0" w:rsidRPr="00A2188B" w:rsidTr="00184CC9">
        <w:trPr>
          <w:trHeight w:val="3991"/>
        </w:trPr>
        <w:tc>
          <w:tcPr>
            <w:tcW w:w="2552" w:type="dxa"/>
            <w:vAlign w:val="center"/>
          </w:tcPr>
          <w:p w:rsidR="00067CB0" w:rsidRPr="00A2188B" w:rsidRDefault="00067CB0" w:rsidP="00A2188B">
            <w:pPr>
              <w:jc w:val="center"/>
              <w:rPr>
                <w:sz w:val="30"/>
                <w:szCs w:val="30"/>
              </w:rPr>
            </w:pPr>
            <w:r w:rsidRPr="00A2188B">
              <w:rPr>
                <w:rFonts w:hint="eastAsia"/>
                <w:sz w:val="30"/>
                <w:szCs w:val="30"/>
              </w:rPr>
              <w:t>准考证或者身份证复印件</w:t>
            </w:r>
          </w:p>
        </w:tc>
        <w:tc>
          <w:tcPr>
            <w:tcW w:w="8390" w:type="dxa"/>
            <w:gridSpan w:val="5"/>
          </w:tcPr>
          <w:p w:rsidR="00067CB0" w:rsidRPr="00A2188B" w:rsidRDefault="00067CB0">
            <w:r w:rsidRPr="00A2188B">
              <w:t xml:space="preserve"> </w:t>
            </w:r>
          </w:p>
        </w:tc>
      </w:tr>
    </w:tbl>
    <w:p w:rsidR="00067CB0" w:rsidRDefault="00067CB0"/>
    <w:sectPr w:rsidR="00067CB0" w:rsidSect="00FE7AEC">
      <w:headerReference w:type="default" r:id="rId7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CB0" w:rsidRDefault="00067CB0" w:rsidP="0082524C">
      <w:r>
        <w:separator/>
      </w:r>
    </w:p>
  </w:endnote>
  <w:endnote w:type="continuationSeparator" w:id="0">
    <w:p w:rsidR="00067CB0" w:rsidRDefault="00067CB0" w:rsidP="00825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CB0" w:rsidRDefault="00067CB0" w:rsidP="0082524C">
      <w:r>
        <w:separator/>
      </w:r>
    </w:p>
  </w:footnote>
  <w:footnote w:type="continuationSeparator" w:id="0">
    <w:p w:rsidR="00067CB0" w:rsidRDefault="00067CB0" w:rsidP="008252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B0" w:rsidRPr="00B715A5" w:rsidRDefault="00067CB0">
    <w:pPr>
      <w:pStyle w:val="Header"/>
      <w:rPr>
        <w:b/>
        <w:sz w:val="48"/>
        <w:szCs w:val="48"/>
      </w:rPr>
    </w:pPr>
    <w:r>
      <w:rPr>
        <w:rFonts w:hint="eastAsia"/>
        <w:b/>
        <w:sz w:val="48"/>
        <w:szCs w:val="48"/>
      </w:rPr>
      <w:t>继续教育处业务办理申请</w:t>
    </w:r>
    <w:r w:rsidRPr="00B715A5">
      <w:rPr>
        <w:rFonts w:hint="eastAsia"/>
        <w:b/>
        <w:sz w:val="48"/>
        <w:szCs w:val="48"/>
      </w:rPr>
      <w:t>表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74E53"/>
    <w:multiLevelType w:val="hybridMultilevel"/>
    <w:tmpl w:val="0610F012"/>
    <w:lvl w:ilvl="0" w:tplc="C0921BC8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7127FD"/>
    <w:multiLevelType w:val="hybridMultilevel"/>
    <w:tmpl w:val="B1DA865C"/>
    <w:lvl w:ilvl="0" w:tplc="C0921BC8">
      <w:start w:val="1"/>
      <w:numFmt w:val="bullet"/>
      <w:lvlText w:val=""/>
      <w:lvlJc w:val="left"/>
      <w:pPr>
        <w:ind w:left="9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AEC"/>
    <w:rsid w:val="00067CB0"/>
    <w:rsid w:val="000B26F0"/>
    <w:rsid w:val="00145A28"/>
    <w:rsid w:val="00184CC9"/>
    <w:rsid w:val="00255041"/>
    <w:rsid w:val="0029145E"/>
    <w:rsid w:val="002A3D4C"/>
    <w:rsid w:val="00404E1C"/>
    <w:rsid w:val="00443B57"/>
    <w:rsid w:val="00482F30"/>
    <w:rsid w:val="006D2EEA"/>
    <w:rsid w:val="007027C0"/>
    <w:rsid w:val="007226AE"/>
    <w:rsid w:val="007D51E5"/>
    <w:rsid w:val="00812163"/>
    <w:rsid w:val="0082524C"/>
    <w:rsid w:val="0084578F"/>
    <w:rsid w:val="00A2188B"/>
    <w:rsid w:val="00A9267F"/>
    <w:rsid w:val="00B715A5"/>
    <w:rsid w:val="00D02A4F"/>
    <w:rsid w:val="00DD39CD"/>
    <w:rsid w:val="00F06502"/>
    <w:rsid w:val="00FE7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A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E7AE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55041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825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2524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25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2524C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9267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1</Pages>
  <Words>38</Words>
  <Characters>219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6</cp:revision>
  <cp:lastPrinted>2017-06-12T00:47:00Z</cp:lastPrinted>
  <dcterms:created xsi:type="dcterms:W3CDTF">2017-05-23T04:25:00Z</dcterms:created>
  <dcterms:modified xsi:type="dcterms:W3CDTF">2017-06-12T00:49:00Z</dcterms:modified>
</cp:coreProperties>
</file>